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44B" w:rsidRPr="00513FE6" w:rsidRDefault="009C744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44B" w:rsidRPr="00513FE6" w:rsidRDefault="009C744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C744B" w:rsidRPr="00513FE6" w:rsidRDefault="009C744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C744B" w:rsidRPr="00513FE6" w:rsidRDefault="009C744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C744B" w:rsidRDefault="009C744B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C744B" w:rsidRPr="00E40E79" w:rsidRDefault="009C744B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9C744B" w:rsidRPr="00513FE6" w:rsidRDefault="009C744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2951</w:t>
      </w:r>
    </w:p>
    <w:p w:rsidR="009C744B" w:rsidRPr="003C0768" w:rsidRDefault="009C744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C744B" w:rsidRPr="00E40E79" w:rsidRDefault="009C744B" w:rsidP="00B05BA8">
      <w:pPr>
        <w:rPr>
          <w:rFonts w:ascii="Century" w:hAnsi="Century"/>
          <w:sz w:val="18"/>
          <w:szCs w:val="26"/>
          <w:lang w:val="uk-UA"/>
        </w:rPr>
      </w:pPr>
    </w:p>
    <w:p w:rsidR="009C744B" w:rsidRPr="003C0768" w:rsidRDefault="009C744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Яценко Галині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C744B" w:rsidRPr="00E40E79" w:rsidRDefault="009C744B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9C744B" w:rsidRPr="003C0768" w:rsidRDefault="009C744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Яценко Галині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C744B" w:rsidRPr="003C0768" w:rsidRDefault="009C744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C744B" w:rsidRDefault="009C744B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Яценко Галині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0,1980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37,3417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4620981800:08:000:0013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9C744B" w:rsidRPr="007C76DF" w:rsidRDefault="009C744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Яценко Галині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0,1980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C744B" w:rsidRPr="003C0768" w:rsidRDefault="009C744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C744B" w:rsidRPr="003C0768" w:rsidRDefault="009C744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9C744B" w:rsidRDefault="009C744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C744B" w:rsidRPr="003C0768" w:rsidRDefault="009C744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C744B" w:rsidRDefault="009C744B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9C744B" w:rsidSect="009C744B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C744B" w:rsidRPr="003C0768" w:rsidRDefault="009C744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C744B" w:rsidRPr="003C0768" w:rsidSect="009C744B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C744B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027CBC0-AC24-486B-AAD5-7745D4EDB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322</Words>
  <Characters>2297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